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BD7411">
        <w:rPr>
          <w:rFonts w:cs="Arial"/>
          <w:b/>
          <w:caps/>
          <w:sz w:val="28"/>
          <w:szCs w:val="28"/>
        </w:rPr>
        <w:t>1</w:t>
      </w:r>
      <w:r w:rsidR="0060282B">
        <w:rPr>
          <w:rFonts w:cs="Arial"/>
          <w:b/>
          <w:caps/>
          <w:sz w:val="28"/>
          <w:szCs w:val="28"/>
        </w:rPr>
        <w:t>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B00ED0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356E4D" w:rsidP="00356E4D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À Concessionária Rota das Bandeiras S/A, solicitando a manutenção das pistas do antigo traçado da Rodovia Dom Pedro I, no trecho compreendido do Km 3 até as proximidades do acesso ao Conjunto 1º de Maio, em Jacareí</w:t>
            </w:r>
            <w:r w:rsidR="00330182" w:rsidRPr="00330182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330182">
        <w:rPr>
          <w:rFonts w:cs="Arial"/>
        </w:rPr>
        <w:t xml:space="preserve"> </w:t>
      </w:r>
      <w:r w:rsidR="00CF347B">
        <w:rPr>
          <w:rFonts w:cs="Arial"/>
        </w:rPr>
        <w:t>à</w:t>
      </w:r>
      <w:r w:rsidR="00330182" w:rsidRPr="00330182">
        <w:rPr>
          <w:rFonts w:cs="Arial"/>
        </w:rPr>
        <w:t xml:space="preserve"> </w:t>
      </w:r>
      <w:r w:rsidR="00CF347B" w:rsidRPr="00CF347B">
        <w:rPr>
          <w:rFonts w:cs="Arial"/>
        </w:rPr>
        <w:t>Concessionária Rota das Bandeir</w:t>
      </w:r>
      <w:bookmarkStart w:id="0" w:name="_GoBack"/>
      <w:bookmarkEnd w:id="0"/>
      <w:r w:rsidR="00CF347B" w:rsidRPr="00CF347B">
        <w:rPr>
          <w:rFonts w:cs="Arial"/>
        </w:rPr>
        <w:t>as S/A solicitando a manutenção das pistas do antigo traçado da Rodovia Dom Pedro I, no trecho compreendido do Km 3 até as proximidades do acesso ao Conjunto 1º de Maio, em Jacareí</w:t>
      </w:r>
      <w:r w:rsidR="00330182" w:rsidRPr="00330182">
        <w:rPr>
          <w:rFonts w:cs="Arial"/>
        </w:rPr>
        <w:t>.</w:t>
      </w:r>
    </w:p>
    <w:p w:rsidR="00991A12" w:rsidRDefault="00991A12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A manutenção do trecho citado da rodovia é necessária em vista de se encontrar danificada, sendo que o fluxo de veículos no local oferece riscos de acidentes de maior gravidade</w:t>
      </w:r>
      <w:r w:rsidR="0073325D">
        <w:rPr>
          <w:rFonts w:cs="Arial"/>
        </w:rPr>
        <w:t xml:space="preserve"> e causa grandes transtornos aos usuários</w:t>
      </w:r>
      <w:r w:rsidR="00CD321A">
        <w:rPr>
          <w:rFonts w:cs="Arial"/>
        </w:rPr>
        <w:t xml:space="preserve"> da pista</w:t>
      </w:r>
      <w:r w:rsidR="0073325D">
        <w:rPr>
          <w:rFonts w:cs="Arial"/>
        </w:rPr>
        <w:t xml:space="preserve">, </w:t>
      </w:r>
      <w:r>
        <w:rPr>
          <w:rFonts w:cs="Arial"/>
        </w:rPr>
        <w:t xml:space="preserve">principalmente no acesso às empresas </w:t>
      </w:r>
      <w:r w:rsidR="005F3BCA">
        <w:rPr>
          <w:rFonts w:cs="Arial"/>
        </w:rPr>
        <w:t>instaladas n</w:t>
      </w:r>
      <w:r>
        <w:rPr>
          <w:rFonts w:cs="Arial"/>
        </w:rPr>
        <w:t>os arredores.</w:t>
      </w:r>
    </w:p>
    <w:p w:rsidR="00077D04" w:rsidRDefault="00077D04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Fotos em anexo.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>d</w:t>
      </w:r>
      <w:r w:rsidR="00AD4C65">
        <w:rPr>
          <w:rFonts w:cs="Arial"/>
        </w:rPr>
        <w:t>a</w:t>
      </w:r>
      <w:r w:rsidR="00843487">
        <w:rPr>
          <w:rFonts w:cs="Arial"/>
        </w:rPr>
        <w:t xml:space="preserve"> </w:t>
      </w:r>
      <w:r w:rsidR="00AD4C65" w:rsidRPr="00AD4C65">
        <w:rPr>
          <w:rFonts w:cs="Arial"/>
        </w:rPr>
        <w:t xml:space="preserve">Concessionária Rota das Bandeiras S/A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330182" w:rsidRDefault="00700086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EB73BD">
        <w:rPr>
          <w:rFonts w:cs="Arial"/>
        </w:rPr>
        <w:t>5</w:t>
      </w:r>
      <w:r w:rsidR="00330182">
        <w:rPr>
          <w:rFonts w:cs="Arial"/>
        </w:rPr>
        <w:t xml:space="preserve"> de </w:t>
      </w:r>
      <w:r w:rsidR="00EB73BD">
        <w:rPr>
          <w:rFonts w:cs="Arial"/>
        </w:rPr>
        <w:t>fevereiro de 2020</w:t>
      </w:r>
      <w:r w:rsidR="00330182">
        <w:rPr>
          <w:rFonts w:cs="Arial"/>
        </w:rPr>
        <w:t>.</w:t>
      </w: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BD7411" w:rsidRPr="00650CA2" w:rsidRDefault="00BD7411" w:rsidP="00BD7411">
      <w:pPr>
        <w:jc w:val="center"/>
        <w:rPr>
          <w:rFonts w:eastAsia="Calibri" w:cs="Arial"/>
          <w:b/>
          <w:lang w:eastAsia="en-US"/>
        </w:rPr>
      </w:pPr>
      <w:r w:rsidRPr="00650CA2">
        <w:rPr>
          <w:rFonts w:eastAsia="Calibri" w:cs="Arial"/>
          <w:b/>
          <w:lang w:eastAsia="en-US"/>
        </w:rPr>
        <w:t>JUAREZ ARAÚJO</w:t>
      </w:r>
    </w:p>
    <w:p w:rsidR="00C3247C" w:rsidRDefault="00BD7411" w:rsidP="00BD7411">
      <w:pPr>
        <w:jc w:val="center"/>
        <w:rPr>
          <w:rFonts w:eastAsia="Calibri" w:cs="Arial"/>
          <w:lang w:eastAsia="en-US"/>
        </w:rPr>
      </w:pPr>
      <w:r w:rsidRPr="00650CA2">
        <w:rPr>
          <w:rFonts w:eastAsia="Calibri" w:cs="Arial"/>
          <w:lang w:eastAsia="en-US"/>
        </w:rPr>
        <w:t>Vereador - Líder do PSD</w:t>
      </w:r>
    </w:p>
    <w:p w:rsidR="00C3247C" w:rsidRDefault="00C3247C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330182" w:rsidRDefault="00C3247C" w:rsidP="00BD7411">
      <w:pPr>
        <w:jc w:val="center"/>
      </w:pPr>
      <w:r>
        <w:rPr>
          <w:rFonts w:cs="Arial"/>
          <w:noProof/>
          <w:sz w:val="20"/>
          <w:szCs w:val="20"/>
        </w:rPr>
        <w:lastRenderedPageBreak/>
        <w:drawing>
          <wp:inline distT="0" distB="0" distL="0" distR="0">
            <wp:extent cx="5391150" cy="3724275"/>
            <wp:effectExtent l="0" t="0" r="0" b="9525"/>
            <wp:docPr id="3" name="Imagem 3" descr="WhatsApp Image 2020-01-10 at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hatsApp Image 2020-01-10 at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47C" w:rsidRDefault="00C3247C" w:rsidP="00BD7411">
      <w:pPr>
        <w:jc w:val="center"/>
      </w:pPr>
    </w:p>
    <w:p w:rsidR="00C3247C" w:rsidRDefault="00C3247C" w:rsidP="00BD7411">
      <w:pPr>
        <w:jc w:val="center"/>
      </w:pPr>
      <w:r>
        <w:rPr>
          <w:rFonts w:cs="Arial"/>
          <w:noProof/>
        </w:rPr>
        <w:drawing>
          <wp:inline distT="0" distB="0" distL="0" distR="0">
            <wp:extent cx="5400675" cy="3905250"/>
            <wp:effectExtent l="0" t="0" r="9525" b="0"/>
            <wp:docPr id="4" name="Imagem 4" descr="WhatsApp Image 2020-01-10 at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hatsApp Image 2020-01-10 at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3247C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CDE" w:rsidRDefault="00C25CDE">
      <w:r>
        <w:separator/>
      </w:r>
    </w:p>
  </w:endnote>
  <w:endnote w:type="continuationSeparator" w:id="0">
    <w:p w:rsidR="00C25CDE" w:rsidRDefault="00C25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CDE" w:rsidRDefault="00C25CDE">
      <w:r>
        <w:separator/>
      </w:r>
    </w:p>
  </w:footnote>
  <w:footnote w:type="continuationSeparator" w:id="0">
    <w:p w:rsidR="00C25CDE" w:rsidRDefault="00C25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C3247C">
      <w:rPr>
        <w:rFonts w:cs="Arial"/>
        <w:b/>
        <w:sz w:val="20"/>
        <w:szCs w:val="20"/>
        <w:u w:val="single"/>
      </w:rPr>
      <w:t>19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3247C">
      <w:rPr>
        <w:rFonts w:cs="Arial"/>
        <w:b/>
        <w:sz w:val="20"/>
        <w:szCs w:val="20"/>
        <w:u w:val="single"/>
      </w:rPr>
      <w:t>20</w:t>
    </w:r>
    <w:r w:rsidR="00330182" w:rsidRPr="00330182">
      <w:rPr>
        <w:rFonts w:cs="Arial"/>
        <w:b/>
        <w:sz w:val="20"/>
        <w:szCs w:val="20"/>
        <w:u w:val="single"/>
      </w:rPr>
      <w:t xml:space="preserve"> </w:t>
    </w:r>
    <w:r w:rsidR="00342AF4">
      <w:rPr>
        <w:rFonts w:cs="Arial"/>
        <w:b/>
        <w:sz w:val="20"/>
        <w:szCs w:val="20"/>
        <w:u w:val="single"/>
      </w:rPr>
      <w:t>–</w:t>
    </w:r>
    <w:r w:rsidR="00330182" w:rsidRPr="00330182">
      <w:rPr>
        <w:rFonts w:cs="Arial"/>
        <w:b/>
        <w:sz w:val="20"/>
        <w:szCs w:val="20"/>
        <w:u w:val="single"/>
      </w:rPr>
      <w:t xml:space="preserve"> V</w:t>
    </w:r>
    <w:r w:rsidR="00342AF4">
      <w:rPr>
        <w:rFonts w:cs="Arial"/>
        <w:b/>
        <w:sz w:val="20"/>
        <w:szCs w:val="20"/>
        <w:u w:val="single"/>
      </w:rPr>
      <w:t xml:space="preserve">ereador </w:t>
    </w:r>
    <w:r w:rsidR="00C3247C">
      <w:rPr>
        <w:rFonts w:cs="Arial"/>
        <w:b/>
        <w:sz w:val="20"/>
        <w:szCs w:val="20"/>
        <w:u w:val="single"/>
      </w:rPr>
      <w:t>Juarez Araújo</w:t>
    </w:r>
    <w:r w:rsidR="00342AF4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91A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91A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302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4131CC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302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4131CC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302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E810B0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302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E810B0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36C00"/>
    <w:rsid w:val="00056288"/>
    <w:rsid w:val="00077D04"/>
    <w:rsid w:val="00082A84"/>
    <w:rsid w:val="000866CC"/>
    <w:rsid w:val="0009078A"/>
    <w:rsid w:val="00094490"/>
    <w:rsid w:val="000958D5"/>
    <w:rsid w:val="00097CAE"/>
    <w:rsid w:val="000F6251"/>
    <w:rsid w:val="00106F15"/>
    <w:rsid w:val="001139F7"/>
    <w:rsid w:val="001209BB"/>
    <w:rsid w:val="00135FB6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C4ED2"/>
    <w:rsid w:val="001F13C3"/>
    <w:rsid w:val="00204ED7"/>
    <w:rsid w:val="0022214D"/>
    <w:rsid w:val="00230859"/>
    <w:rsid w:val="00234E39"/>
    <w:rsid w:val="00236CE1"/>
    <w:rsid w:val="002377BC"/>
    <w:rsid w:val="0024275C"/>
    <w:rsid w:val="002509A8"/>
    <w:rsid w:val="00253C82"/>
    <w:rsid w:val="002821E6"/>
    <w:rsid w:val="002A7434"/>
    <w:rsid w:val="002B3051"/>
    <w:rsid w:val="002C4B2B"/>
    <w:rsid w:val="002C5C70"/>
    <w:rsid w:val="002D053B"/>
    <w:rsid w:val="002D3D9E"/>
    <w:rsid w:val="002F02DB"/>
    <w:rsid w:val="0030168E"/>
    <w:rsid w:val="0030208B"/>
    <w:rsid w:val="003171E2"/>
    <w:rsid w:val="00317C1A"/>
    <w:rsid w:val="003224D5"/>
    <w:rsid w:val="00323F0F"/>
    <w:rsid w:val="00330182"/>
    <w:rsid w:val="00331D4E"/>
    <w:rsid w:val="00342AF4"/>
    <w:rsid w:val="00347D5E"/>
    <w:rsid w:val="00356E4D"/>
    <w:rsid w:val="00366468"/>
    <w:rsid w:val="00381797"/>
    <w:rsid w:val="003848C4"/>
    <w:rsid w:val="00397FF3"/>
    <w:rsid w:val="003A77BE"/>
    <w:rsid w:val="003C08E5"/>
    <w:rsid w:val="003E188F"/>
    <w:rsid w:val="003F7497"/>
    <w:rsid w:val="00412795"/>
    <w:rsid w:val="004131CC"/>
    <w:rsid w:val="00426A3A"/>
    <w:rsid w:val="00445771"/>
    <w:rsid w:val="00461880"/>
    <w:rsid w:val="00462383"/>
    <w:rsid w:val="00480DFB"/>
    <w:rsid w:val="00487B4C"/>
    <w:rsid w:val="00487D64"/>
    <w:rsid w:val="00493115"/>
    <w:rsid w:val="004C2C30"/>
    <w:rsid w:val="004C4EB7"/>
    <w:rsid w:val="004C6C78"/>
    <w:rsid w:val="004D309C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2680"/>
    <w:rsid w:val="00564368"/>
    <w:rsid w:val="0058109A"/>
    <w:rsid w:val="005868AE"/>
    <w:rsid w:val="005A01D0"/>
    <w:rsid w:val="005A03FA"/>
    <w:rsid w:val="005A377A"/>
    <w:rsid w:val="005B3D21"/>
    <w:rsid w:val="005C3938"/>
    <w:rsid w:val="005C6797"/>
    <w:rsid w:val="005D702D"/>
    <w:rsid w:val="005E138D"/>
    <w:rsid w:val="005F3BCA"/>
    <w:rsid w:val="0060282B"/>
    <w:rsid w:val="0060397F"/>
    <w:rsid w:val="0061546E"/>
    <w:rsid w:val="00624472"/>
    <w:rsid w:val="006426AE"/>
    <w:rsid w:val="0065365D"/>
    <w:rsid w:val="00674F7D"/>
    <w:rsid w:val="00681021"/>
    <w:rsid w:val="00682E6E"/>
    <w:rsid w:val="00691CF5"/>
    <w:rsid w:val="0069312F"/>
    <w:rsid w:val="006A370D"/>
    <w:rsid w:val="006B0B8E"/>
    <w:rsid w:val="006C59BC"/>
    <w:rsid w:val="006D3699"/>
    <w:rsid w:val="006D6F7D"/>
    <w:rsid w:val="006E7E66"/>
    <w:rsid w:val="006F1765"/>
    <w:rsid w:val="006F4E64"/>
    <w:rsid w:val="006F7B0A"/>
    <w:rsid w:val="00700086"/>
    <w:rsid w:val="00705389"/>
    <w:rsid w:val="00715F74"/>
    <w:rsid w:val="007206EB"/>
    <w:rsid w:val="00721A76"/>
    <w:rsid w:val="00725E66"/>
    <w:rsid w:val="00726E17"/>
    <w:rsid w:val="00727CDB"/>
    <w:rsid w:val="0073325D"/>
    <w:rsid w:val="0073407F"/>
    <w:rsid w:val="00775A1B"/>
    <w:rsid w:val="00780677"/>
    <w:rsid w:val="007838DC"/>
    <w:rsid w:val="00790911"/>
    <w:rsid w:val="007A7CBC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15EE"/>
    <w:rsid w:val="00833E7C"/>
    <w:rsid w:val="008365FC"/>
    <w:rsid w:val="00843487"/>
    <w:rsid w:val="008474F2"/>
    <w:rsid w:val="00847658"/>
    <w:rsid w:val="00870972"/>
    <w:rsid w:val="00870EFA"/>
    <w:rsid w:val="00877E50"/>
    <w:rsid w:val="00884ABF"/>
    <w:rsid w:val="008909A4"/>
    <w:rsid w:val="008938F6"/>
    <w:rsid w:val="008A0EB2"/>
    <w:rsid w:val="008C33AB"/>
    <w:rsid w:val="008D08A1"/>
    <w:rsid w:val="008D5256"/>
    <w:rsid w:val="0091159E"/>
    <w:rsid w:val="00922964"/>
    <w:rsid w:val="00940807"/>
    <w:rsid w:val="00944C1A"/>
    <w:rsid w:val="009768E6"/>
    <w:rsid w:val="00991A12"/>
    <w:rsid w:val="009A2ABD"/>
    <w:rsid w:val="009B207E"/>
    <w:rsid w:val="009B32F8"/>
    <w:rsid w:val="009D0F6E"/>
    <w:rsid w:val="009D50D4"/>
    <w:rsid w:val="009D512F"/>
    <w:rsid w:val="009D664F"/>
    <w:rsid w:val="009E1F05"/>
    <w:rsid w:val="009E32D1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4C65"/>
    <w:rsid w:val="00AD6B47"/>
    <w:rsid w:val="00AE232A"/>
    <w:rsid w:val="00B00ED0"/>
    <w:rsid w:val="00B10E9F"/>
    <w:rsid w:val="00B4381C"/>
    <w:rsid w:val="00B57E0F"/>
    <w:rsid w:val="00B72E3A"/>
    <w:rsid w:val="00B73FE9"/>
    <w:rsid w:val="00B75CEF"/>
    <w:rsid w:val="00B7688E"/>
    <w:rsid w:val="00B91A2E"/>
    <w:rsid w:val="00BA1565"/>
    <w:rsid w:val="00BA404A"/>
    <w:rsid w:val="00BB3F3E"/>
    <w:rsid w:val="00BC44DF"/>
    <w:rsid w:val="00BC4934"/>
    <w:rsid w:val="00BD1F36"/>
    <w:rsid w:val="00BD3C47"/>
    <w:rsid w:val="00BD7411"/>
    <w:rsid w:val="00BE1B39"/>
    <w:rsid w:val="00BF791A"/>
    <w:rsid w:val="00C06926"/>
    <w:rsid w:val="00C06BEA"/>
    <w:rsid w:val="00C25CDE"/>
    <w:rsid w:val="00C3247C"/>
    <w:rsid w:val="00C36E68"/>
    <w:rsid w:val="00C42806"/>
    <w:rsid w:val="00C44D39"/>
    <w:rsid w:val="00C45509"/>
    <w:rsid w:val="00C76263"/>
    <w:rsid w:val="00C8637D"/>
    <w:rsid w:val="00C867B8"/>
    <w:rsid w:val="00CA759E"/>
    <w:rsid w:val="00CB2BAB"/>
    <w:rsid w:val="00CD321A"/>
    <w:rsid w:val="00CF31DE"/>
    <w:rsid w:val="00CF347B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4858"/>
    <w:rsid w:val="00D705A1"/>
    <w:rsid w:val="00D8365B"/>
    <w:rsid w:val="00DB23E5"/>
    <w:rsid w:val="00DB48F6"/>
    <w:rsid w:val="00DE43A1"/>
    <w:rsid w:val="00DE50DD"/>
    <w:rsid w:val="00DE747A"/>
    <w:rsid w:val="00DF34F8"/>
    <w:rsid w:val="00E0249F"/>
    <w:rsid w:val="00E07978"/>
    <w:rsid w:val="00E11F92"/>
    <w:rsid w:val="00E1205B"/>
    <w:rsid w:val="00E14F37"/>
    <w:rsid w:val="00E22FBE"/>
    <w:rsid w:val="00E3022D"/>
    <w:rsid w:val="00E371E4"/>
    <w:rsid w:val="00E61D0F"/>
    <w:rsid w:val="00E66CFD"/>
    <w:rsid w:val="00E721EC"/>
    <w:rsid w:val="00E810B0"/>
    <w:rsid w:val="00E86C30"/>
    <w:rsid w:val="00E90791"/>
    <w:rsid w:val="00E90C30"/>
    <w:rsid w:val="00EB04D6"/>
    <w:rsid w:val="00EB73BD"/>
    <w:rsid w:val="00ED2065"/>
    <w:rsid w:val="00EF235B"/>
    <w:rsid w:val="00EF5F71"/>
    <w:rsid w:val="00F02141"/>
    <w:rsid w:val="00F17BA9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D2516"/>
    <w:rsid w:val="00FE147C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5FBCD-320F-4828-AF2A-AC72DEBE2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18</TotalTime>
  <Pages>2</Pages>
  <Words>188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34</cp:revision>
  <cp:lastPrinted>2019-11-19T11:55:00Z</cp:lastPrinted>
  <dcterms:created xsi:type="dcterms:W3CDTF">2020-02-03T18:30:00Z</dcterms:created>
  <dcterms:modified xsi:type="dcterms:W3CDTF">2020-02-04T14:49:00Z</dcterms:modified>
</cp:coreProperties>
</file>